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7E5954C4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9019EA">
        <w:rPr>
          <w:rFonts w:hint="eastAsia"/>
          <w:sz w:val="24"/>
          <w:szCs w:val="24"/>
          <w:lang w:eastAsia="zh-CN"/>
        </w:rPr>
        <w:t>4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113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>
        <w:rPr>
          <w:rFonts w:hint="eastAsia"/>
          <w:sz w:val="24"/>
          <w:szCs w:val="24"/>
          <w:lang w:eastAsia="zh-CN"/>
        </w:rPr>
        <w:t>C4</w:t>
      </w:r>
      <w:r w:rsidRPr="006C2E80">
        <w:rPr>
          <w:sz w:val="24"/>
          <w:szCs w:val="24"/>
        </w:rPr>
        <w:t>-</w:t>
      </w:r>
      <w:r w:rsidR="008444B5">
        <w:rPr>
          <w:sz w:val="24"/>
          <w:szCs w:val="24"/>
        </w:rPr>
        <w:t>225</w:t>
      </w:r>
      <w:r w:rsidR="005142E3">
        <w:rPr>
          <w:rFonts w:hint="eastAsia"/>
          <w:sz w:val="24"/>
          <w:szCs w:val="24"/>
          <w:lang w:eastAsia="zh-CN"/>
        </w:rPr>
        <w:t>376</w:t>
      </w:r>
    </w:p>
    <w:p w14:paraId="55CF78DE" w14:textId="64559619" w:rsidR="006A45BA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931FD4">
        <w:rPr>
          <w:i/>
          <w:sz w:val="22"/>
          <w:szCs w:val="22"/>
        </w:rPr>
        <w:t xml:space="preserve">Revision of </w:t>
      </w:r>
      <w:r w:rsidR="00931FD4" w:rsidRPr="00BE55E4">
        <w:rPr>
          <w:i/>
          <w:sz w:val="22"/>
          <w:szCs w:val="22"/>
        </w:rPr>
        <w:t>C4-</w:t>
      </w:r>
      <w:r w:rsidR="00931FD4">
        <w:rPr>
          <w:sz w:val="24"/>
          <w:szCs w:val="24"/>
        </w:rPr>
        <w:t>225</w:t>
      </w:r>
      <w:r w:rsidR="00931FD4">
        <w:rPr>
          <w:rFonts w:hint="eastAsia"/>
          <w:sz w:val="24"/>
          <w:szCs w:val="24"/>
          <w:lang w:eastAsia="zh-CN"/>
        </w:rPr>
        <w:t>272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A8CDDB9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368DC673" w:rsidR="00AE25BF" w:rsidRPr="00054FAE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04A00EE6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0D1D" w:rsidRPr="00F82665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0A1737BC" w:rsidR="00862DD8" w:rsidRDefault="00862DD8" w:rsidP="00862DD8">
      <w:pPr>
        <w:pStyle w:val="8"/>
        <w:rPr>
          <w:lang w:eastAsia="zh-CN"/>
        </w:rPr>
      </w:pPr>
      <w:r>
        <w:t>Unique identifier:</w:t>
      </w:r>
      <w:r>
        <w:tab/>
      </w:r>
      <w:r w:rsidR="00FC13BC">
        <w:rPr>
          <w:rFonts w:hint="eastAsia"/>
          <w:lang w:eastAsia="zh-CN"/>
        </w:rPr>
        <w:t>980003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5C346EB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91E135D" w:rsidR="004260A5" w:rsidRDefault="00CC2DEA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1A268DAF" w:rsidR="00D30F8C" w:rsidRPr="00E65976" w:rsidRDefault="007B2AC3" w:rsidP="007B2AC3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="0032227C"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CC2DEA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7741B33C" w:rsidR="00CC2DEA" w:rsidRDefault="00CC2DE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CC2DEA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2E8606E0" w:rsidR="00CC2DEA" w:rsidRDefault="00CC2DEA" w:rsidP="001C5C86">
            <w:pPr>
              <w:pStyle w:val="TAL"/>
              <w:rPr>
                <w:lang w:eastAsia="zh-CN"/>
              </w:rPr>
            </w:pPr>
            <w:r w:rsidRPr="00BA2104">
              <w:t xml:space="preserve">Nokia </w:t>
            </w:r>
            <w:bookmarkStart w:id="2" w:name="_GoBack"/>
            <w:bookmarkEnd w:id="2"/>
            <w:r w:rsidRPr="00BA2104">
              <w:t>Shanghai Bell</w:t>
            </w:r>
          </w:p>
        </w:tc>
      </w:tr>
      <w:tr w:rsidR="00CC2DEA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3A31231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  <w:tr w:rsidR="00CC2DEA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CC2DEA" w:rsidRDefault="00CC2DEA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428E15" w14:textId="77777777" w:rsidR="00433DD5" w:rsidRDefault="00433DD5">
      <w:r>
        <w:separator/>
      </w:r>
    </w:p>
  </w:endnote>
  <w:endnote w:type="continuationSeparator" w:id="0">
    <w:p w14:paraId="6AFAD229" w14:textId="77777777" w:rsidR="00433DD5" w:rsidRDefault="00433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1EFD7" w14:textId="77777777" w:rsidR="00433DD5" w:rsidRDefault="00433DD5">
      <w:r>
        <w:separator/>
      </w:r>
    </w:p>
  </w:footnote>
  <w:footnote w:type="continuationSeparator" w:id="0">
    <w:p w14:paraId="619AF929" w14:textId="77777777" w:rsidR="00433DD5" w:rsidRDefault="00433D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082A"/>
    <w:rsid w:val="000428B4"/>
    <w:rsid w:val="00042997"/>
    <w:rsid w:val="00044DAE"/>
    <w:rsid w:val="00052BF8"/>
    <w:rsid w:val="00054FAE"/>
    <w:rsid w:val="00057116"/>
    <w:rsid w:val="00061170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2222"/>
    <w:rsid w:val="00103350"/>
    <w:rsid w:val="00104CE9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38FF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11AD0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201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3DD5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57A57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42E3"/>
    <w:rsid w:val="00516CCC"/>
    <w:rsid w:val="00521718"/>
    <w:rsid w:val="005310FE"/>
    <w:rsid w:val="00534FA3"/>
    <w:rsid w:val="005354CB"/>
    <w:rsid w:val="00541F59"/>
    <w:rsid w:val="0054287C"/>
    <w:rsid w:val="005501E1"/>
    <w:rsid w:val="0055216E"/>
    <w:rsid w:val="00552C2C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643FA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2AC3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1205B"/>
    <w:rsid w:val="009121E0"/>
    <w:rsid w:val="0091308C"/>
    <w:rsid w:val="0091579B"/>
    <w:rsid w:val="009163FF"/>
    <w:rsid w:val="00916838"/>
    <w:rsid w:val="00921842"/>
    <w:rsid w:val="00922FCB"/>
    <w:rsid w:val="00931FD4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01BD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108C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E41D4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1D17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2DEA"/>
    <w:rsid w:val="00CC44C3"/>
    <w:rsid w:val="00CC72A4"/>
    <w:rsid w:val="00CD1F06"/>
    <w:rsid w:val="00CD3153"/>
    <w:rsid w:val="00CE495C"/>
    <w:rsid w:val="00CF0616"/>
    <w:rsid w:val="00CF6810"/>
    <w:rsid w:val="00CF788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236F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00A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4A2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4012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4167"/>
    <w:rsid w:val="00FA667F"/>
    <w:rsid w:val="00FB127E"/>
    <w:rsid w:val="00FB3E20"/>
    <w:rsid w:val="00FB42FB"/>
    <w:rsid w:val="00FB48E6"/>
    <w:rsid w:val="00FC0804"/>
    <w:rsid w:val="00FC13BC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1305B-BBB2-4645-94FB-58B5A2EB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969</TotalTime>
  <Pages>6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CATT-v1</cp:lastModifiedBy>
  <cp:revision>613</cp:revision>
  <cp:lastPrinted>2000-02-29T11:31:00Z</cp:lastPrinted>
  <dcterms:created xsi:type="dcterms:W3CDTF">2021-06-24T09:05:00Z</dcterms:created>
  <dcterms:modified xsi:type="dcterms:W3CDTF">2022-11-16T17:14:00Z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